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437B2B" w:rsidTr="00437B2B" w14:paraId="4D566641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B2B" w:rsidRDefault="00437B2B" w14:paraId="35CFA250" w14:textId="5D52DC9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7B2B" w:rsidRDefault="00437B2B" w14:paraId="79929E9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437B2B" w:rsidRDefault="00437B2B" w14:paraId="08DBFF2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437B2B" w:rsidRDefault="00437B2B" w14:paraId="7AD80FE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437B2B" w:rsidRDefault="00437B2B" w14:paraId="4DE7B6A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437B2B" w:rsidP="00437B2B" w:rsidRDefault="00437B2B" w14:paraId="069D99B1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437B2B" w:rsidP="00437B2B" w:rsidRDefault="00437B2B" w14:paraId="671DD91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437B2B" w:rsidP="00437B2B" w:rsidRDefault="00437B2B" w14:paraId="7F1F281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St-2614/2019</w:t>
      </w:r>
    </w:p>
    <w:p w:rsidR="00437B2B" w:rsidP="00437B2B" w:rsidRDefault="00437B2B" w14:paraId="6952E707" w14:textId="77777777">
      <w:pPr>
        <w:tabs>
          <w:tab w:val="left" w:pos="709"/>
        </w:tabs>
      </w:pPr>
      <w:r>
        <w:t xml:space="preserve"> </w:t>
      </w:r>
    </w:p>
    <w:p w:rsidR="00437B2B" w:rsidP="00437B2B" w:rsidRDefault="00437B2B" w14:paraId="2C75F98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437B2B" w:rsidP="00437B2B" w:rsidRDefault="00437B2B" w14:paraId="44F328F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437B2B" w:rsidP="00437B2B" w:rsidRDefault="00437B2B" w14:paraId="3F770237" w14:textId="77777777">
      <w:pPr>
        <w:tabs>
          <w:tab w:val="left" w:pos="709"/>
        </w:tabs>
      </w:pPr>
    </w:p>
    <w:p w:rsidR="00437B2B" w:rsidP="00437B2B" w:rsidRDefault="00437B2B" w14:paraId="539CCF3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437B2B" w:rsidP="00437B2B" w:rsidRDefault="00437B2B" w14:paraId="41C59B7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437B2B" w:rsidP="00437B2B" w:rsidRDefault="00437B2B" w14:paraId="54EADA95" w14:textId="77777777">
      <w:pPr>
        <w:tabs>
          <w:tab w:val="left" w:pos="709"/>
        </w:tabs>
      </w:pPr>
    </w:p>
    <w:p w:rsidR="00437B2B" w:rsidP="00437B2B" w:rsidRDefault="00437B2B" w14:paraId="50D06D9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437B2B" w:rsidP="00437B2B" w:rsidRDefault="00437B2B" w14:paraId="6709A73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437B2B" w:rsidP="00437B2B" w:rsidRDefault="00437B2B" w14:paraId="786146B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437B2B" w:rsidP="00437B2B" w:rsidRDefault="00437B2B" w14:paraId="46E1E05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437B2B" w:rsidP="00437B2B" w:rsidRDefault="00437B2B" w14:paraId="62688D52" w14:textId="77777777">
      <w:pPr>
        <w:tabs>
          <w:tab w:val="left" w:pos="709"/>
        </w:tabs>
      </w:pPr>
    </w:p>
    <w:p w:rsidR="00437B2B" w:rsidP="00437B2B" w:rsidRDefault="00437B2B" w14:paraId="60027E92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437B2B" w:rsidP="00437B2B" w:rsidRDefault="00437B2B" w14:paraId="5ABE8393" w14:textId="77777777">
      <w:pPr>
        <w:tabs>
          <w:tab w:val="left" w:pos="709"/>
        </w:tabs>
        <w:jc w:val="both"/>
      </w:pPr>
    </w:p>
    <w:p w:rsidR="00437B2B" w:rsidP="00437B2B" w:rsidRDefault="00437B2B" w14:paraId="59CA84C1" w14:textId="77777777">
      <w:pPr>
        <w:tabs>
          <w:tab w:val="left" w:pos="709"/>
        </w:tabs>
      </w:pPr>
      <w:r>
        <w:t xml:space="preserve"> </w:t>
      </w:r>
      <w:r>
        <w:tab/>
        <w:t>17. St-2614/2019</w:t>
      </w:r>
    </w:p>
    <w:p w:rsidR="00437B2B" w:rsidP="00437B2B" w:rsidRDefault="00437B2B" w14:paraId="4953BE99" w14:textId="77777777">
      <w:pPr>
        <w:tabs>
          <w:tab w:val="left" w:pos="709"/>
        </w:tabs>
      </w:pPr>
    </w:p>
    <w:p w:rsidR="00437B2B" w:rsidP="00437B2B" w:rsidRDefault="00437B2B" w14:paraId="2CC3CF4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437B2B" w:rsidP="00437B2B" w:rsidRDefault="00437B2B" w14:paraId="6EF456A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437B2B" w:rsidP="00437B2B" w:rsidRDefault="00437B2B" w14:paraId="2EADE9F0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437B2B" w:rsidP="00437B2B" w:rsidRDefault="00437B2B" w14:paraId="60F473C7" w14:textId="77777777">
      <w:pPr>
        <w:tabs>
          <w:tab w:val="left" w:pos="709"/>
        </w:tabs>
        <w:ind w:firstLine="708"/>
        <w:jc w:val="both"/>
      </w:pPr>
    </w:p>
    <w:p w:rsidR="00437B2B" w:rsidP="00437B2B" w:rsidRDefault="00437B2B" w14:paraId="1D0A8019" w14:textId="77777777">
      <w:pPr>
        <w:tabs>
          <w:tab w:val="left" w:pos="709"/>
        </w:tabs>
        <w:jc w:val="both"/>
      </w:pPr>
      <w:r>
        <w:t xml:space="preserve">protiv </w:t>
      </w:r>
    </w:p>
    <w:p w:rsidR="00437B2B" w:rsidP="00437B2B" w:rsidRDefault="00437B2B" w14:paraId="36E0FAA7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37B2B" w:rsidP="00437B2B" w:rsidRDefault="00437B2B" w14:paraId="6FFC9BA7" w14:textId="77777777">
      <w:pPr>
        <w:tabs>
          <w:tab w:val="left" w:pos="709"/>
        </w:tabs>
        <w:ind w:left="708"/>
        <w:jc w:val="both"/>
      </w:pPr>
      <w:r>
        <w:tab/>
        <w:t>COGNATUS PRIMUS d.o.o., Zagreb, Iločka 18, OIB: 81179120367</w:t>
      </w:r>
    </w:p>
    <w:p w:rsidR="00437B2B" w:rsidP="00437B2B" w:rsidRDefault="00437B2B" w14:paraId="48EC3E58" w14:textId="77777777">
      <w:pPr>
        <w:tabs>
          <w:tab w:val="left" w:pos="709"/>
        </w:tabs>
        <w:ind w:left="708"/>
        <w:jc w:val="both"/>
      </w:pPr>
    </w:p>
    <w:p w:rsidR="00437B2B" w:rsidP="00437B2B" w:rsidRDefault="00437B2B" w14:paraId="2A20865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437B2B" w:rsidP="00437B2B" w:rsidRDefault="00437B2B" w14:paraId="3CCF9A2B" w14:textId="77777777">
      <w:pPr>
        <w:tabs>
          <w:tab w:val="left" w:pos="709"/>
        </w:tabs>
        <w:jc w:val="both"/>
      </w:pPr>
    </w:p>
    <w:p w:rsidR="00437B2B" w:rsidP="00437B2B" w:rsidRDefault="00437B2B" w14:paraId="035A2B2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437B2B" w:rsidP="00437B2B" w:rsidRDefault="00437B2B" w14:paraId="35374918" w14:textId="77777777">
      <w:pPr>
        <w:tabs>
          <w:tab w:val="left" w:pos="709"/>
        </w:tabs>
      </w:pPr>
    </w:p>
    <w:p w:rsidR="00437B2B" w:rsidP="00437B2B" w:rsidRDefault="00437B2B" w14:paraId="24FBFF3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437B2B" w:rsidP="00437B2B" w:rsidRDefault="00437B2B" w14:paraId="727A2D6D" w14:textId="77777777">
      <w:pPr>
        <w:tabs>
          <w:tab w:val="left" w:pos="709"/>
        </w:tabs>
      </w:pPr>
    </w:p>
    <w:p w:rsidR="00437B2B" w:rsidP="00437B2B" w:rsidRDefault="00437B2B" w14:paraId="542DAFF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437B2B" w:rsidP="00437B2B" w:rsidRDefault="00437B2B" w14:paraId="77C5BE2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437B2B" w:rsidP="00437B2B" w:rsidRDefault="00437B2B" w14:paraId="781CA2F3" w14:textId="77777777">
      <w:pPr>
        <w:tabs>
          <w:tab w:val="left" w:pos="709"/>
        </w:tabs>
      </w:pPr>
    </w:p>
    <w:p w:rsidR="00437B2B" w:rsidP="00437B2B" w:rsidRDefault="00437B2B" w14:paraId="7DA43AB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802F8E" w14:textId="0D802F8E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7B2B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37B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7B2B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7B2B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7B2B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7B2B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437B2B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7B2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37B2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37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B2B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B2B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B2B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B2B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37B2B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B2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0155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2614</izvorni_sadrzaj>
    <derivirana_varijabla naziv="DomainObject.Predmet.Broj_1">2614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2019.</izvorni_sadrzaj>
    <derivirana_varijabla naziv="DomainObject.Predmet.DatumIzradeOptuznogAkta_1">21. listopada 2019.</derivirana_varijabla>
  </DomainObject.Predmet.DatumIzradeOptuznogAkta>
  <DomainObject.Predmet.DatumIzradeOptuznogAktaFormated>
    <izvorni_sadrzaj>21.10.2019.</izvorni_sadrzaj>
    <derivirana_varijabla naziv="DomainObject.Predmet.DatumIzradeOptuznogAktaFormated_1">21.10.2019.</derivirana_varijabla>
  </DomainObject.Predmet.DatumIzradeOptuznogAktaFormated>
  <DomainObject.Predmet.DatumOsnivanja>
    <izvorni_sadrzaj>21. listopada 2019.</izvorni_sadrzaj>
    <derivirana_varijabla naziv="DomainObject.Predmet.DatumOsnivanja_1">21.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2019.</izvorni_sadrzaj>
    <derivirana_varijabla naziv="DomainObject.Predmet.DatumPrimitkaOptuznogAkta_1">21.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St-2614/2019</izvorni_sadrzaj>
    <derivirana_varijabla naziv="DomainObject.Predmet.OznakaBroj_1">St-2614/2019</derivirana_varijabla>
  </DomainObject.Predmet.OznakaBroj>
  <DomainObject.Predmet.OznakaBrojOptuznogAkta>
    <izvorni_sadrzaj>04-06-19-4583</izvorni_sadrzaj>
    <derivirana_varijabla naziv="DomainObject.Predmet.OznakaBrojOptuznogAkta_1">04-06-19-4583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COGNATUS PRIMUS d.o.o.</izvorni_sadrzaj>
    <derivirana_varijabla naziv="DomainObject.Predmet.ProtustrankaFormated_1">  COGNATUS PRIMUS d.o.o.</derivirana_varijabla>
  </DomainObject.Predmet.ProtustrankaFormated>
  <DomainObject.Predmet.ProtustrankaFormatedOIB>
    <izvorni_sadrzaj>  COGNATUS PRIMUS d.o.o., OIB 81179120367</izvorni_sadrzaj>
    <derivirana_varijabla naziv="DomainObject.Predmet.ProtustrankaFormatedOIB_1">  COGNATUS PRIMUS d.o.o., OIB 81179120367</derivirana_varijabla>
  </DomainObject.Predmet.ProtustrankaFormatedOIB>
  <DomainObject.Predmet.ProtustrankaFormatedWithAdress>
    <izvorni_sadrzaj> COGNATUS PRIMUS d.o.o., Iločka 18, 10000 Zagreb</izvorni_sadrzaj>
    <derivirana_varijabla naziv="DomainObject.Predmet.ProtustrankaFormatedWithAdress_1"> COGNATUS PRIMUS d.o.o., Iločka 18, 10000 Zagreb</derivirana_varijabla>
  </DomainObject.Predmet.ProtustrankaFormatedWithAdress>
  <DomainObject.Predmet.ProtustrankaFormatedWithAdressOIB>
    <izvorni_sadrzaj> COGNATUS PRIMUS d.o.o., OIB 81179120367, Iločka 18, 10000 Zagreb</izvorni_sadrzaj>
    <derivirana_varijabla naziv="DomainObject.Predmet.ProtustrankaFormatedWithAdressOIB_1"> COGNATUS PRIMUS d.o.o., OIB 81179120367, Iločka 18, 10000 Zagreb</derivirana_varijabla>
  </DomainObject.Predmet.ProtustrankaFormatedWithAdressOIB>
  <DomainObject.Predmet.ProtustrankaWithAdress>
    <izvorni_sadrzaj>COGNATUS PRIMUS d.o.o. Iločka 18, 10000 Zagreb</izvorni_sadrzaj>
    <derivirana_varijabla naziv="DomainObject.Predmet.ProtustrankaWithAdress_1">COGNATUS PRIMUS d.o.o. Iločka 18, 10000 Zagreb</derivirana_varijabla>
  </DomainObject.Predmet.ProtustrankaWithAdress>
  <DomainObject.Predmet.ProtustrankaWithAdressOIB>
    <izvorni_sadrzaj>COGNATUS PRIMUS d.o.o., OIB 81179120367, Iločka 18, 10000 Zagreb</izvorni_sadrzaj>
    <derivirana_varijabla naziv="DomainObject.Predmet.ProtustrankaWithAdressOIB_1">COGNATUS PRIMUS d.o.o., OIB 81179120367, Iločka 18, 10000 Zagreb</derivirana_varijabla>
  </DomainObject.Predmet.ProtustrankaWithAdressOIB>
  <DomainObject.Predmet.ProtustrankaNazivFormated>
    <izvorni_sadrzaj>COGNATUS PRIMUS d.o.o.</izvorni_sadrzaj>
    <derivirana_varijabla naziv="DomainObject.Predmet.ProtustrankaNazivFormated_1">COGNATUS PRIMUS d.o.o.</derivirana_varijabla>
  </DomainObject.Predmet.ProtustrankaNazivFormated>
  <DomainObject.Predmet.ProtustrankaNazivFormatedOIB>
    <izvorni_sadrzaj>COGNATUS PRIMUS d.o.o., OIB 81179120367</izvorni_sadrzaj>
    <derivirana_varijabla naziv="DomainObject.Predmet.ProtustrankaNazivFormatedOIB_1">COGNATUS PRIMUS d.o.o., OIB 81179120367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COGNATUS PRIMUS d.o.o.</item>
    </izvorni_sadrzaj>
    <derivirana_varijabla naziv="DomainObject.Predmet.ProtuStrankaListFormated_1">
      <item>COGNATUS PRIMUS d.o.o.</item>
    </derivirana_varijabla>
  </DomainObject.Predmet.ProtuStrankaListFormated>
  <DomainObject.Predmet.ProtuStrankaListFormatedOIB>
    <izvorni_sadrzaj>
      <item>COGNATUS PRIMUS d.o.o., OIB 81179120367</item>
    </izvorni_sadrzaj>
    <derivirana_varijabla naziv="DomainObject.Predmet.ProtuStrankaListFormatedOIB_1">
      <item>COGNATUS PRIMUS d.o.o., OIB 81179120367</item>
    </derivirana_varijabla>
  </DomainObject.Predmet.ProtuStrankaListFormatedOIB>
  <DomainObject.Predmet.ProtuStrankaListFormatedWithAdress>
    <izvorni_sadrzaj>
      <item>COGNATUS PRIMUS d.o.o., Iločka 18, 10000 Zagreb</item>
    </izvorni_sadrzaj>
    <derivirana_varijabla naziv="DomainObject.Predmet.ProtuStrankaListFormatedWithAdress_1">
      <item>COGNATUS PRIMUS d.o.o., Iločka 18, 10000 Zagreb</item>
    </derivirana_varijabla>
  </DomainObject.Predmet.ProtuStrankaListFormatedWithAdress>
  <DomainObject.Predmet.ProtuStrankaListFormatedWithAdressOIB>
    <izvorni_sadrzaj>
      <item>COGNATUS PRIMUS d.o.o., OIB 81179120367, Iločka 18, 10000 Zagreb</item>
    </izvorni_sadrzaj>
    <derivirana_varijabla naziv="DomainObject.Predmet.ProtuStrankaListFormatedWithAdressOIB_1">
      <item>COGNATUS PRIMUS d.o.o., OIB 81179120367, Iločka 18, 10000 Zagreb</item>
    </derivirana_varijabla>
  </DomainObject.Predmet.ProtuStrankaListFormatedWithAdressOIB>
  <DomainObject.Predmet.ProtuStrankaListNazivFormated>
    <izvorni_sadrzaj>
      <item>COGNATUS PRIMUS d.o.o.</item>
    </izvorni_sadrzaj>
    <derivirana_varijabla naziv="DomainObject.Predmet.ProtuStrankaListNazivFormated_1">
      <item>COGNATUS PRIMUS d.o.o.</item>
    </derivirana_varijabla>
  </DomainObject.Predmet.ProtuStrankaListNazivFormated>
  <DomainObject.Predmet.ProtuStrankaListNazivFormatedOIB>
    <izvorni_sadrzaj>
      <item>COGNATUS PRIMUS d.o.o., OIB 81179120367</item>
    </izvorni_sadrzaj>
    <derivirana_varijabla naziv="DomainObject.Predmet.ProtuStrankaListNazivFormatedOIB_1">
      <item>COGNATUS PRIMUS d.o.o., OIB 81179120367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COGNATUS PRIMUS d.o.o.</izvorni_sadrzaj>
    <derivirana_varijabla naziv="DomainObject.Predmet.ProtustrankaIDrugi_1">COGNATUS PRIMUS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COGNATUS PRIMUS d.o.o., OIB 81179120367, Iločka 18, 10000 Zagreb</izvorni_sadrzaj>
    <derivirana_varijabla naziv="DomainObject.Predmet.ProtustrankaIDrugiAdressOIB_1">COGNATUS PRIMUS d.o.o., OIB 81179120367, Iločka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COGNATUS PRIMUS d.o.o.</item>
      <item>Financijska agencija</item>
    </izvorni_sadrzaj>
    <derivirana_varijabla naziv="DomainObject.Predmet.SudioniciListNaziv_1">
      <item>COGNATUS PRIMUS d.o.o.</item>
      <item>Financijska agencija</item>
    </derivirana_varijabla>
  </DomainObject.Predmet.SudioniciListNaziv>
  <DomainObject.Predmet.SudioniciListAdressOIB>
    <izvorni_sadrzaj>
      <item>COGNATUS PRIMUS d.o.o., OIB 81179120367, Iločka 18,10000 Zagreb</item>
      <item>Financijska agencija, OIB 85821130368, TRG SVIBANJSKIH ŽRTAVA 1995. 1,10000 Zagreb</item>
    </izvorni_sadrzaj>
    <derivirana_varijabla naziv="DomainObject.Predmet.SudioniciListAdressOIB_1">
      <item>COGNATUS PRIMUS d.o.o., OIB 81179120367, Iločka 18,10000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81179120367</item>
      <item>, OIB 85821130368</item>
    </izvorni_sadrzaj>
    <derivirana_varijabla naziv="DomainObject.Predmet.SudioniciListNazivOIB_1">
      <item>, OIB 81179120367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2019.</izvorni_sadrzaj>
    <derivirana_varijabla naziv="DomainObject.Predmet.DatumPocetkaProcesa_1">21.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817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